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7E24D8" w:rsidP="007675DA">
      <w:pPr>
        <w:pStyle w:val="Heading1"/>
      </w:pPr>
      <w:bookmarkStart w:id="0" w:name="_GoBack"/>
      <w:bookmarkEnd w:id="0"/>
      <w:r>
        <w:t>Powerful Tips for Using Affirmations to Get What You Want</w:t>
      </w:r>
    </w:p>
    <w:p w:rsidR="00C144CF" w:rsidRDefault="00C144CF"/>
    <w:p w:rsidR="007675DA" w:rsidRDefault="007E24D8">
      <w:r>
        <w:t xml:space="preserve">Positive affirmations are nothing more than your positive self-talk. They are a powerful tool that you can use to help you develop a success mindset and get what you want in your life. They are </w:t>
      </w:r>
      <w:r>
        <w:t>simple and easy to use, and when done correctly they can be incredibly useful. Here are several tips to help you create and use affirmations so you can get what you want in life.</w:t>
      </w:r>
    </w:p>
    <w:p w:rsidR="007675DA" w:rsidRDefault="007675DA"/>
    <w:p w:rsidR="007675DA" w:rsidRDefault="007E24D8">
      <w:pPr>
        <w:rPr>
          <w:b/>
        </w:rPr>
      </w:pPr>
      <w:r>
        <w:rPr>
          <w:b/>
        </w:rPr>
        <w:t>Tip #1 – They Can Be Used Anywhere</w:t>
      </w:r>
    </w:p>
    <w:p w:rsidR="003B2853" w:rsidRDefault="007E24D8">
      <w:r>
        <w:t>The best thing about affirmations is that</w:t>
      </w:r>
      <w:r>
        <w:t xml:space="preserve"> you can use them anywhere and at any time. </w:t>
      </w:r>
      <w:r w:rsidR="00865E81">
        <w:t xml:space="preserve">For example, </w:t>
      </w:r>
      <w:r w:rsidR="002038B3">
        <w:t>if you’re heading into an interview for a new job, you can use a simple affirmation to help you calm your nerves. By relaxing and taking a few deep breaths and repeating affirmations</w:t>
      </w:r>
      <w:r w:rsidR="00E22BCD">
        <w:t>, you will start to relax, and your nervousness will begin to subside.</w:t>
      </w:r>
    </w:p>
    <w:p w:rsidR="00E22BCD" w:rsidRDefault="00E22BCD"/>
    <w:p w:rsidR="00E22BCD" w:rsidRDefault="007E24D8">
      <w:pPr>
        <w:rPr>
          <w:b/>
        </w:rPr>
      </w:pPr>
      <w:r>
        <w:rPr>
          <w:b/>
        </w:rPr>
        <w:t xml:space="preserve">Tip #2 </w:t>
      </w:r>
      <w:r w:rsidR="00CC5419">
        <w:rPr>
          <w:b/>
        </w:rPr>
        <w:t>–</w:t>
      </w:r>
      <w:r>
        <w:rPr>
          <w:b/>
        </w:rPr>
        <w:t xml:space="preserve"> </w:t>
      </w:r>
      <w:r w:rsidR="00CC5419">
        <w:rPr>
          <w:b/>
        </w:rPr>
        <w:t>Keep Them Short</w:t>
      </w:r>
    </w:p>
    <w:p w:rsidR="00CC5419" w:rsidRDefault="007E24D8">
      <w:r>
        <w:t>You want to make sure that you keep your affirmations simple, short, and to the point. Your statements will be more effective when they are quick, one-liners that you can repea</w:t>
      </w:r>
      <w:r>
        <w:t>t to yourself over and over again. Keeping them short will also help you remember them so that you can repeat them anywhere.</w:t>
      </w:r>
    </w:p>
    <w:p w:rsidR="00C00B5A" w:rsidRDefault="00C00B5A"/>
    <w:p w:rsidR="00C00B5A" w:rsidRDefault="007E24D8">
      <w:pPr>
        <w:rPr>
          <w:b/>
        </w:rPr>
      </w:pPr>
      <w:r>
        <w:rPr>
          <w:b/>
        </w:rPr>
        <w:t>Tip #4 – Keep Them Positive</w:t>
      </w:r>
    </w:p>
    <w:p w:rsidR="00C00B5A" w:rsidRDefault="007E24D8">
      <w:r>
        <w:t>Our subconscious minds can’t differentiate between a positive and negative affirmation and will take o</w:t>
      </w:r>
      <w:r>
        <w:t xml:space="preserve">n either one. </w:t>
      </w:r>
      <w:r w:rsidR="00C8161C">
        <w:t>If you say to yourself, “I am not going to fail this test,” it will only here, “going to fail this test.” To keep your affirmations positive, you should instead say, “I am passing this test.”</w:t>
      </w:r>
    </w:p>
    <w:p w:rsidR="00C8161C" w:rsidRDefault="00C8161C"/>
    <w:p w:rsidR="00C8161C" w:rsidRDefault="007E24D8">
      <w:pPr>
        <w:rPr>
          <w:b/>
        </w:rPr>
      </w:pPr>
      <w:r>
        <w:rPr>
          <w:b/>
        </w:rPr>
        <w:t>Tip #5 – Repeat Them Every Morning</w:t>
      </w:r>
    </w:p>
    <w:p w:rsidR="00E529B8" w:rsidRDefault="007E24D8">
      <w:r>
        <w:t>Start to repea</w:t>
      </w:r>
      <w:r>
        <w:t>t your affirmations every morning to help support your goals for the day. When you wake up in the morning, look at your schedule and come up with the best affirmation that will support the achievement of the goals for the day. After some time, you may find</w:t>
      </w:r>
      <w:r>
        <w:t xml:space="preserve"> some common positive affirmations that work best for you regularly. </w:t>
      </w:r>
    </w:p>
    <w:p w:rsidR="009B4F0C" w:rsidRDefault="009B4F0C"/>
    <w:p w:rsidR="009B4F0C" w:rsidRDefault="007E24D8">
      <w:pPr>
        <w:rPr>
          <w:b/>
        </w:rPr>
      </w:pPr>
      <w:r>
        <w:rPr>
          <w:b/>
        </w:rPr>
        <w:t xml:space="preserve">Tip #6 </w:t>
      </w:r>
      <w:r w:rsidR="0090082A">
        <w:rPr>
          <w:b/>
        </w:rPr>
        <w:t>–</w:t>
      </w:r>
      <w:r>
        <w:rPr>
          <w:b/>
        </w:rPr>
        <w:t xml:space="preserve"> </w:t>
      </w:r>
      <w:r w:rsidR="0090082A">
        <w:rPr>
          <w:b/>
        </w:rPr>
        <w:t>Record Them in Your Voice</w:t>
      </w:r>
    </w:p>
    <w:p w:rsidR="0090082A" w:rsidRDefault="007E24D8">
      <w:r>
        <w:t xml:space="preserve">Take the time to make a recording of you repeating your affirmations. You can then listen to the tapes on your way to work or as needed. Consider </w:t>
      </w:r>
      <w:r>
        <w:lastRenderedPageBreak/>
        <w:t>addi</w:t>
      </w:r>
      <w:r>
        <w:t>ng some soothing music to the background to make them even more useful.</w:t>
      </w:r>
    </w:p>
    <w:p w:rsidR="003D4A5C" w:rsidRDefault="003D4A5C"/>
    <w:p w:rsidR="003D4A5C" w:rsidRPr="0090082A" w:rsidRDefault="007E24D8">
      <w:r>
        <w:t>Affirmations are an incredibly powerful tool that you can use to help you manifest all your desires. Keep these six tips in mind when you are using your statements to make them more e</w:t>
      </w:r>
      <w:r>
        <w:t>ffective.</w:t>
      </w:r>
    </w:p>
    <w:sectPr w:rsidR="003D4A5C" w:rsidRPr="0090082A"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4CF"/>
    <w:rsid w:val="0006736F"/>
    <w:rsid w:val="002038B3"/>
    <w:rsid w:val="00310133"/>
    <w:rsid w:val="003B2853"/>
    <w:rsid w:val="003D4A5C"/>
    <w:rsid w:val="00585BE0"/>
    <w:rsid w:val="0064063D"/>
    <w:rsid w:val="00660AAD"/>
    <w:rsid w:val="007675DA"/>
    <w:rsid w:val="007E24D8"/>
    <w:rsid w:val="0082242A"/>
    <w:rsid w:val="00865E81"/>
    <w:rsid w:val="0090082A"/>
    <w:rsid w:val="009B4F0C"/>
    <w:rsid w:val="00C00B5A"/>
    <w:rsid w:val="00C144CF"/>
    <w:rsid w:val="00C8161C"/>
    <w:rsid w:val="00CC5419"/>
    <w:rsid w:val="00E22BCD"/>
    <w:rsid w:val="00E529B8"/>
    <w:rsid w:val="00ED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16BDC943-C35A-4A4C-A99D-63CA6D89C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413</Words>
  <Characters>1885</Characters>
  <Application>Microsoft Office Word</Application>
  <DocSecurity>0</DocSecurity>
  <Lines>44</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2019-04-26T16:43:00Z</dcterms:created>
  <dcterms:modified xsi:type="dcterms:W3CDTF">2019-04-26T16:43:00Z</dcterms:modified>
  <cp:category/>
</cp:coreProperties>
</file>